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cef5bf9" w14:textId="cef5bf9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proofErr w:type="spellStart"/>
      <w:r w:rsidR="00C8505A">
        <w:t>2</w:t>
      </w:r>
      <w:r w:rsidR="004F32E6">
        <w:t>7</w:t>
      </w:r>
      <w:proofErr w:type="spellEnd"/>
      <w:r w:rsidR="00C8505A">
        <w:t xml:space="preserve">. kolovoza </w:t>
      </w:r>
      <w:proofErr w:type="spellStart"/>
      <w:r w:rsidR="00C8505A">
        <w:t>2020</w:t>
      </w:r>
      <w:proofErr w:type="spellEnd"/>
      <w:r w:rsidR="00C8505A">
        <w:t>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proofErr w:type="spellStart"/>
      <w:r w:rsidR="003142AF">
        <w:t>13</w:t>
      </w:r>
      <w:proofErr w:type="spellEnd"/>
      <w:r w:rsidR="000D6A46">
        <w:t>.</w:t>
      </w:r>
      <w:r w:rsidR="009F45FA">
        <w:t xml:space="preserve"> S</w:t>
      </w:r>
      <w:r w:rsidR="00DF44E6">
        <w:t>t</w:t>
      </w:r>
      <w:r w:rsidR="00010159">
        <w:t>-</w:t>
      </w:r>
      <w:proofErr w:type="spellStart"/>
      <w:r w:rsidR="00010159">
        <w:t>926</w:t>
      </w:r>
      <w:proofErr w:type="spellEnd"/>
      <w:r>
        <w:t>/</w:t>
      </w:r>
      <w:proofErr w:type="spellStart"/>
      <w:r>
        <w:t>20</w:t>
      </w:r>
      <w:r w:rsidR="005D24F7">
        <w:t>20</w:t>
      </w:r>
      <w:proofErr w:type="spellEnd"/>
      <w:r>
        <w:t>.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proofErr w:type="spellStart"/>
      <w:r w:rsidR="00EB757A">
        <w:t>BJELOVARU</w:t>
      </w:r>
      <w:proofErr w:type="spellEnd"/>
    </w:p>
    <w:p w:rsidR="00945B0E" w:rsidP="00383B46" w:rsidRDefault="00945B0E">
      <w:pPr>
        <w:jc w:val="right"/>
      </w:pPr>
    </w:p>
    <w:p w:rsidR="00EB757A" w:rsidP="00EB757A" w:rsidRDefault="00EB757A">
      <w:pPr>
        <w:rPr>
          <w:szCs w:val="24"/>
        </w:rPr>
      </w:pPr>
      <w:r>
        <w:rPr>
          <w:szCs w:val="24"/>
        </w:rPr>
        <w:t xml:space="preserve">                                                                       Šetalište dr. </w:t>
      </w:r>
      <w:proofErr w:type="spellStart"/>
      <w:r>
        <w:rPr>
          <w:szCs w:val="24"/>
        </w:rPr>
        <w:t>Ivše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Lebovića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br.42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43000</w:t>
      </w:r>
      <w:proofErr w:type="spellEnd"/>
      <w:r>
        <w:rPr>
          <w:szCs w:val="24"/>
        </w:rPr>
        <w:t xml:space="preserve">  Bjelovar</w:t>
      </w:r>
    </w:p>
    <w:p w:rsidR="00EB757A" w:rsidP="00EB757A" w:rsidRDefault="00EB757A">
      <w:pPr>
        <w:rPr>
          <w:szCs w:val="24"/>
        </w:rPr>
      </w:pP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proofErr w:type="spellStart"/>
      <w:r w:rsidR="004F32E6">
        <w:t>BJELOVARU</w:t>
      </w:r>
      <w:proofErr w:type="spellEnd"/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</w:t>
      </w:r>
      <w:proofErr w:type="spellStart"/>
      <w:r>
        <w:t>31</w:t>
      </w:r>
      <w:proofErr w:type="spellEnd"/>
      <w:r>
        <w:t>. Su-</w:t>
      </w:r>
      <w:proofErr w:type="spellStart"/>
      <w:r>
        <w:t>324</w:t>
      </w:r>
      <w:proofErr w:type="spellEnd"/>
      <w:r>
        <w:t>/</w:t>
      </w:r>
      <w:proofErr w:type="spellStart"/>
      <w:r>
        <w:t>20</w:t>
      </w:r>
      <w:proofErr w:type="spellEnd"/>
      <w:r>
        <w:t>-</w:t>
      </w:r>
      <w:r w:rsidR="00EB757A">
        <w:t>6</w:t>
      </w:r>
    </w:p>
    <w:p w:rsidR="00C8505A" w:rsidP="0060363E" w:rsidRDefault="00C8505A">
      <w:r>
        <w:t xml:space="preserve">od </w:t>
      </w:r>
      <w:proofErr w:type="spellStart"/>
      <w:r>
        <w:t>28</w:t>
      </w:r>
      <w:proofErr w:type="spellEnd"/>
      <w:r>
        <w:t xml:space="preserve">. srpnja </w:t>
      </w:r>
      <w:proofErr w:type="spellStart"/>
      <w:r>
        <w:t>2020</w:t>
      </w:r>
      <w:proofErr w:type="spellEnd"/>
      <w:r>
        <w:t>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proofErr w:type="spellStart"/>
      <w:r w:rsidR="003142AF">
        <w:t>13</w:t>
      </w:r>
      <w:proofErr w:type="spellEnd"/>
      <w:r w:rsidR="000D6A46">
        <w:t>.</w:t>
      </w:r>
      <w:r w:rsidR="00FE4B90">
        <w:t xml:space="preserve"> S</w:t>
      </w:r>
      <w:r w:rsidR="003C22EB">
        <w:t>t-</w:t>
      </w:r>
      <w:proofErr w:type="spellStart"/>
      <w:r w:rsidR="00010159">
        <w:t>926</w:t>
      </w:r>
      <w:proofErr w:type="spellEnd"/>
      <w:r w:rsidR="00B21D16">
        <w:t>/</w:t>
      </w:r>
      <w:proofErr w:type="spellStart"/>
      <w:r w:rsidR="00B21D16">
        <w:t>2020</w:t>
      </w:r>
      <w:proofErr w:type="spellEnd"/>
      <w:r w:rsidR="00B21D16">
        <w:t>.</w:t>
      </w:r>
    </w:p>
    <w:p w:rsidR="00C8505A" w:rsidP="0060363E" w:rsidRDefault="00C8505A"/>
    <w:p w:rsidR="006551E2" w:rsidP="000D6A46" w:rsidRDefault="006551E2">
      <w:pPr>
        <w:ind w:left="780"/>
      </w:pPr>
      <w:r>
        <w:t>Podnositelj zahtjeva</w:t>
      </w:r>
      <w:r w:rsidR="00C8505A">
        <w:t xml:space="preserve"> –</w:t>
      </w:r>
      <w:r w:rsidR="009F45FA">
        <w:t xml:space="preserve"> </w:t>
      </w:r>
      <w:r>
        <w:t xml:space="preserve">Financijska agencija, Trg svibanjskih žrtava </w:t>
      </w:r>
      <w:proofErr w:type="spellStart"/>
      <w:r>
        <w:t>1995</w:t>
      </w:r>
      <w:proofErr w:type="spellEnd"/>
      <w:r>
        <w:t xml:space="preserve">. 1, </w:t>
      </w:r>
    </w:p>
    <w:p w:rsidR="002D12B5" w:rsidP="009351D3" w:rsidRDefault="009351D3">
      <w:pPr>
        <w:ind w:left="780"/>
      </w:pPr>
      <w:proofErr w:type="spellStart"/>
      <w:r>
        <w:t>10000</w:t>
      </w:r>
      <w:proofErr w:type="spellEnd"/>
      <w:r>
        <w:t xml:space="preserve"> Zagreb, </w:t>
      </w:r>
      <w:r w:rsidR="009F45FA">
        <w:t xml:space="preserve"> </w:t>
      </w:r>
      <w:proofErr w:type="spellStart"/>
      <w:r w:rsidR="00C8505A">
        <w:t>OIB</w:t>
      </w:r>
      <w:proofErr w:type="spellEnd"/>
      <w:r w:rsidR="00C8505A">
        <w:t>:</w:t>
      </w:r>
      <w:r w:rsidR="000E12CA">
        <w:t xml:space="preserve"> </w:t>
      </w:r>
      <w:proofErr w:type="spellStart"/>
      <w:r w:rsidR="006551E2">
        <w:t>85821130368</w:t>
      </w:r>
      <w:proofErr w:type="spellEnd"/>
    </w:p>
    <w:p w:rsidR="00C8505A" w:rsidP="002D12B5" w:rsidRDefault="00C8505A">
      <w:pPr>
        <w:ind w:left="708" w:firstLine="72"/>
      </w:pPr>
      <w:r>
        <w:t xml:space="preserve"> </w:t>
      </w:r>
    </w:p>
    <w:p w:rsidR="00C8505A" w:rsidP="0060363E" w:rsidRDefault="00C8505A">
      <w:r>
        <w:t>protiv</w:t>
      </w:r>
    </w:p>
    <w:p w:rsidR="009351D3" w:rsidP="001C0B33" w:rsidRDefault="009351D3">
      <w:pPr>
        <w:ind w:left="780"/>
      </w:pPr>
    </w:p>
    <w:p w:rsidR="00010159" w:rsidP="00010159" w:rsidRDefault="00C8505A">
      <w:pPr>
        <w:ind w:left="780"/>
      </w:pPr>
      <w:r>
        <w:t>Dužnika:</w:t>
      </w:r>
      <w:r w:rsidRPr="005D24F7" w:rsidR="005D24F7">
        <w:t xml:space="preserve"> </w:t>
      </w:r>
      <w:r w:rsidR="005D24F7">
        <w:t>–</w:t>
      </w:r>
      <w:r w:rsidR="009F45FA">
        <w:t xml:space="preserve"> </w:t>
      </w:r>
      <w:r w:rsidR="00212802">
        <w:t xml:space="preserve"> </w:t>
      </w:r>
      <w:r w:rsidR="00010159">
        <w:t xml:space="preserve">DINO USLUGE j.d.o.o.za građenje i usluge, Park Dr. Franje Tuđmana 1,  </w:t>
      </w:r>
    </w:p>
    <w:p w:rsidR="009E55B7" w:rsidP="00010159" w:rsidRDefault="00010159">
      <w:pPr>
        <w:ind w:left="780"/>
      </w:pPr>
      <w:r>
        <w:t xml:space="preserve">                    </w:t>
      </w:r>
      <w:proofErr w:type="spellStart"/>
      <w:r>
        <w:t>47250</w:t>
      </w:r>
      <w:proofErr w:type="spellEnd"/>
      <w:r>
        <w:t xml:space="preserve"> Duga Resa</w:t>
      </w:r>
    </w:p>
    <w:p w:rsidR="009F45FA" w:rsidP="009E55B7" w:rsidRDefault="009E55B7">
      <w:pPr>
        <w:ind w:left="780" w:firstLine="636"/>
      </w:pPr>
      <w:r>
        <w:t xml:space="preserve">        </w:t>
      </w:r>
      <w:r w:rsidR="00E17F2A">
        <w:t xml:space="preserve"> </w:t>
      </w:r>
      <w:proofErr w:type="spellStart"/>
      <w:r w:rsidR="002A3A84">
        <w:t>OIB</w:t>
      </w:r>
      <w:proofErr w:type="spellEnd"/>
      <w:r w:rsidR="002A3A84">
        <w:t xml:space="preserve">: </w:t>
      </w:r>
      <w:proofErr w:type="spellStart"/>
      <w:r w:rsidR="00010159">
        <w:t>97919444987</w:t>
      </w:r>
      <w:proofErr w:type="spellEnd"/>
    </w:p>
    <w:p w:rsidR="004F07F7" w:rsidP="009F45FA" w:rsidRDefault="004F07F7">
      <w:pPr>
        <w:ind w:left="840"/>
      </w:pPr>
    </w:p>
    <w:p w:rsidR="005D24F7" w:rsidP="0060363E" w:rsidRDefault="00C8505A">
      <w:r>
        <w:t xml:space="preserve">            kao stvarno nadležnom sudu na daljnje postupanje.</w:t>
      </w:r>
    </w:p>
    <w:p w:rsidR="005D24F7" w:rsidP="0060363E" w:rsidRDefault="005D24F7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5D24F7">
      <w:r>
        <w:t>suda u Bjelovaru</w:t>
      </w:r>
      <w:r w:rsidR="00C8505A"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586840" w:rsidRDefault="00586840">
      <w:pPr>
        <w:ind w:left="7080"/>
      </w:pPr>
      <w:r>
        <w:t xml:space="preserve">      </w:t>
      </w:r>
      <w:r w:rsidR="008A519D">
        <w:t>Nino Radić</w:t>
      </w:r>
    </w:p>
    <w:sectPr w:rsidRPr="0060363E" w:rsidR="008A519D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10159"/>
    <w:rsid w:val="00012489"/>
    <w:rsid w:val="000516F8"/>
    <w:rsid w:val="000D6A46"/>
    <w:rsid w:val="000E12CA"/>
    <w:rsid w:val="0010022E"/>
    <w:rsid w:val="00161700"/>
    <w:rsid w:val="001C0B33"/>
    <w:rsid w:val="001D5AB3"/>
    <w:rsid w:val="00204E59"/>
    <w:rsid w:val="00212802"/>
    <w:rsid w:val="00232389"/>
    <w:rsid w:val="0026108F"/>
    <w:rsid w:val="002A3A84"/>
    <w:rsid w:val="002D12B5"/>
    <w:rsid w:val="003142AF"/>
    <w:rsid w:val="0037202B"/>
    <w:rsid w:val="003777CA"/>
    <w:rsid w:val="00383B46"/>
    <w:rsid w:val="00391422"/>
    <w:rsid w:val="003A1206"/>
    <w:rsid w:val="003B61AD"/>
    <w:rsid w:val="003C22EB"/>
    <w:rsid w:val="003F7B41"/>
    <w:rsid w:val="00431A12"/>
    <w:rsid w:val="00433FAB"/>
    <w:rsid w:val="00441FDF"/>
    <w:rsid w:val="0045516A"/>
    <w:rsid w:val="004709E1"/>
    <w:rsid w:val="004C6FF9"/>
    <w:rsid w:val="004D4987"/>
    <w:rsid w:val="004F07F7"/>
    <w:rsid w:val="004F32E6"/>
    <w:rsid w:val="005038AB"/>
    <w:rsid w:val="00514017"/>
    <w:rsid w:val="005769C7"/>
    <w:rsid w:val="00586840"/>
    <w:rsid w:val="005D24F7"/>
    <w:rsid w:val="005F2258"/>
    <w:rsid w:val="0060363E"/>
    <w:rsid w:val="006206CE"/>
    <w:rsid w:val="006375A9"/>
    <w:rsid w:val="0065340A"/>
    <w:rsid w:val="006551E2"/>
    <w:rsid w:val="006A2AD6"/>
    <w:rsid w:val="007E145A"/>
    <w:rsid w:val="007E7B68"/>
    <w:rsid w:val="008213B3"/>
    <w:rsid w:val="008628A3"/>
    <w:rsid w:val="00867F3C"/>
    <w:rsid w:val="00877BC5"/>
    <w:rsid w:val="00890969"/>
    <w:rsid w:val="008A519D"/>
    <w:rsid w:val="008B4DD1"/>
    <w:rsid w:val="008E6954"/>
    <w:rsid w:val="008E777F"/>
    <w:rsid w:val="008F7765"/>
    <w:rsid w:val="009351D3"/>
    <w:rsid w:val="009357F1"/>
    <w:rsid w:val="00945B0E"/>
    <w:rsid w:val="009574F3"/>
    <w:rsid w:val="00960F33"/>
    <w:rsid w:val="00965862"/>
    <w:rsid w:val="009B4948"/>
    <w:rsid w:val="009C6A53"/>
    <w:rsid w:val="009E55B7"/>
    <w:rsid w:val="009F45FA"/>
    <w:rsid w:val="00A52DA3"/>
    <w:rsid w:val="00A72C5A"/>
    <w:rsid w:val="00A93A8F"/>
    <w:rsid w:val="00B1485B"/>
    <w:rsid w:val="00B21D16"/>
    <w:rsid w:val="00B262F9"/>
    <w:rsid w:val="00B6233B"/>
    <w:rsid w:val="00B80950"/>
    <w:rsid w:val="00B8273C"/>
    <w:rsid w:val="00C22472"/>
    <w:rsid w:val="00C8505A"/>
    <w:rsid w:val="00CB0DBA"/>
    <w:rsid w:val="00D51FB5"/>
    <w:rsid w:val="00D62D18"/>
    <w:rsid w:val="00D71AAA"/>
    <w:rsid w:val="00DB2C18"/>
    <w:rsid w:val="00DF44E6"/>
    <w:rsid w:val="00DF483E"/>
    <w:rsid w:val="00E15594"/>
    <w:rsid w:val="00E17F2A"/>
    <w:rsid w:val="00EB3494"/>
    <w:rsid w:val="00EB757A"/>
    <w:rsid w:val="00EC78B2"/>
    <w:rsid w:val="00ED08EA"/>
    <w:rsid w:val="00F71C2E"/>
    <w:rsid w:val="00F84CF3"/>
    <w:rsid w:val="00FD40E7"/>
    <w:rsid w:val="00FE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E695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E695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E695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E695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E695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69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9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69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69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69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31. kolovoza 2020.</izvorni_sadrzaj>
    <derivirana_varijabla naziv="DomainObject.DatumDonosenjaOdluke_1">31.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St-926/2020-3</izvorni_sadrzaj>
    <derivirana_varijabla naziv="DomainObject.Oznaka_1">St-926/2020-3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ožujka 2020.</izvorni_sadrzaj>
    <derivirana_varijabla naziv="DomainObject.Predmet.DatumIzradeOptuznogAkta_1">24. ožujka 2020.</derivirana_varijabla>
  </DomainObject.Predmet.DatumIzradeOptuznogAkta>
  <DomainObject.Predmet.DatumIzradeOptuznogAktaFormated>
    <izvorni_sadrzaj>24.3.2020.</izvorni_sadrzaj>
    <derivirana_varijabla naziv="DomainObject.Predmet.DatumIzradeOptuznogAktaFormated_1">24.3.2020.</derivirana_varijabla>
  </DomainObject.Predmet.DatumIzradeOptuznogAktaFormated>
  <DomainObject.Predmet.DatumOsnivanja>
    <izvorni_sadrzaj>31. ožujka 2020.</izvorni_sadrzaj>
    <derivirana_varijabla naziv="DomainObject.Predmet.DatumOsnivanja_1">31.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ožujka 2020.</izvorni_sadrzaj>
    <derivirana_varijabla naziv="DomainObject.Predmet.DatumPrimitkaOptuznogAkta_1">24.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St-926/2020</izvorni_sadrzaj>
    <derivirana_varijabla naziv="DomainObject.Predmet.OznakaBroj_1">St-926/2020</derivirana_varijabla>
  </DomainObject.Predmet.OznakaBroj>
  <DomainObject.Predmet.OznakaBrojOptuznogAkta>
    <izvorni_sadrzaj>04-06-20-1618</izvorni_sadrzaj>
    <derivirana_varijabla naziv="DomainObject.Predmet.OznakaBrojOptuznogAkta_1">04-06-20-1618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DINO USLUGE jednostavno društvo s ograničenom odgovornošću za građenje i usluge</izvorni_sadrzaj>
    <derivirana_varijabla naziv="DomainObject.Predmet.ProtustrankaFormated_1">  DINO USLUGE jednostavno društvo s ograničenom odgovornošću za građenje i usluge</derivirana_varijabla>
  </DomainObject.Predmet.ProtustrankaFormated>
  <DomainObject.Predmet.ProtustrankaFormatedOIB>
    <izvorni_sadrzaj>  DINO USLUGE jednostavno društvo s ograničenom odgovornošću za građenje i usluge, OIB 97919444987</izvorni_sadrzaj>
    <derivirana_varijabla naziv="DomainObject.Predmet.ProtustrankaFormatedOIB_1">  DINO USLUGE jednostavno društvo s ograničenom odgovornošću za građenje i usluge, OIB 97919444987</derivirana_varijabla>
  </DomainObject.Predmet.ProtustrankaFormatedOIB>
  <DomainObject.Predmet.ProtustrankaFormatedWithAdress>
    <izvorni_sadrzaj> DINO USLUGE jednostavno društvo s ograničenom odgovornošću za građenje i usluge, Park Dr. Franje Tuđmana 1, 47250 Duga Resa</izvorni_sadrzaj>
    <derivirana_varijabla naziv="DomainObject.Predmet.ProtustrankaFormatedWithAdress_1"> DINO USLUGE jednostavno društvo s ograničenom odgovornošću za građenje i usluge, Park Dr. Franje Tuđmana 1, 47250 Duga Resa</derivirana_varijabla>
  </DomainObject.Predmet.ProtustrankaFormatedWithAdress>
  <DomainObject.Predmet.ProtustrankaFormatedWithAdressOIB>
    <izvorni_sadrzaj> DINO USLUGE jednostavno društvo s ograničenom odgovornošću za građenje i usluge, OIB 97919444987, Park Dr. Franje Tuđmana 1, 47250 Duga Resa</izvorni_sadrzaj>
    <derivirana_varijabla naziv="DomainObject.Predmet.ProtustrankaFormatedWithAdressOIB_1"> DINO USLUGE jednostavno društvo s ograničenom odgovornošću za građenje i usluge, OIB 97919444987, Park Dr. Franje Tuđmana 1, 47250 Duga Resa</derivirana_varijabla>
  </DomainObject.Predmet.ProtustrankaFormatedWithAdressOIB>
  <DomainObject.Predmet.ProtustrankaWithAdress>
    <izvorni_sadrzaj>DINO USLUGE jednostavno društvo s ograničenom odgovornošću za građenje i usluge Park Dr. Franje Tuđmana 1, 47250 Duga Resa</izvorni_sadrzaj>
    <derivirana_varijabla naziv="DomainObject.Predmet.ProtustrankaWithAdress_1">DINO USLUGE jednostavno društvo s ograničenom odgovornošću za građenje i usluge Park Dr. Franje Tuđmana 1, 47250 Duga Resa</derivirana_varijabla>
  </DomainObject.Predmet.ProtustrankaWithAdress>
  <DomainObject.Predmet.ProtustrankaWithAdressOIB>
    <izvorni_sadrzaj>DINO USLUGE jednostavno društvo s ograničenom odgovornošću za građenje i usluge, OIB 97919444987, Park Dr. Franje Tuđmana 1, 47250 Duga Resa</izvorni_sadrzaj>
    <derivirana_varijabla naziv="DomainObject.Predmet.ProtustrankaWithAdressOIB_1">DINO USLUGE jednostavno društvo s ograničenom odgovornošću za građenje i usluge, OIB 97919444987, Park Dr. Franje Tuđmana 1, 47250 Duga Resa</derivirana_varijabla>
  </DomainObject.Predmet.ProtustrankaWithAdressOIB>
  <DomainObject.Predmet.ProtustrankaNazivFormated>
    <izvorni_sadrzaj>DINO USLUGE jednostavno društvo s ograničenom odgovornošću za građenje i usluge</izvorni_sadrzaj>
    <derivirana_varijabla naziv="DomainObject.Predmet.ProtustrankaNazivFormated_1">DINO USLUGE jednostavno društvo s ograničenom odgovornošću za građenje i usluge</derivirana_varijabla>
  </DomainObject.Predmet.ProtustrankaNazivFormated>
  <DomainObject.Predmet.ProtustrankaNazivFormatedOIB>
    <izvorni_sadrzaj>DINO USLUGE jednostavno društvo s ograničenom odgovornošću za građenje i usluge, OIB 97919444987</izvorni_sadrzaj>
    <derivirana_varijabla naziv="DomainObject.Predmet.ProtustrankaNazivFormatedOIB_1">DINO USLUGE jednostavno društvo s ograničenom odgovornošću za građenje i usluge, OIB 97919444987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UL.PAVLA VITEZOVIĆA 1, 47000 Karlovac</izvorni_sadrzaj>
    <derivirana_varijabla naziv="DomainObject.Predmet.StrankaFormatedWithAdress_1"> Financijska agencija, UL.PAVLA VITEZOVIĆA 1, 47000 Karlovac</derivirana_varijabla>
  </DomainObject.Predmet.StrankaFormatedWithAdress>
  <DomainObject.Predmet.StrankaFormatedWithAdressOIB>
    <izvorni_sadrzaj> Financijska agencija, OIB 85821130368, UL.PAVLA VITEZOVIĆA 1, 47000 Karlovac</izvorni_sadrzaj>
    <derivirana_varijabla naziv="DomainObject.Predmet.StrankaFormatedWithAdressOIB_1"> Financijska agencija, OIB 85821130368, UL.PAVLA VITEZOVIĆA 1, 47000 Karlovac</derivirana_varijabla>
  </DomainObject.Predmet.StrankaFormatedWithAdressOIB>
  <DomainObject.Predmet.StrankaWithAdress>
    <izvorni_sadrzaj>Financijska agencija UL.PAVLA VITEZOVIĆA 1,47000 Karlovac</izvorni_sadrzaj>
    <derivirana_varijabla naziv="DomainObject.Predmet.StrankaWithAdress_1">Financijska agencija UL.PAVLA VITEZOVIĆA 1,47000 Karlovac</derivirana_varijabla>
  </DomainObject.Predmet.StrankaWithAdress>
  <DomainObject.Predmet.StrankaWithAdressOIB>
    <izvorni_sadrzaj>Financijska agencija, OIB 85821130368, UL.PAVLA VITEZOVIĆA 1,47000 Karlovac</izvorni_sadrzaj>
    <derivirana_varijabla naziv="DomainObject.Predmet.StrankaWithAdressOIB_1">Financijska agencija, OIB 85821130368, UL.PAVLA VITEZOVIĆA 1,47000 Karlovac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UL.PAVLA VITEZOVIĆA 1, 47000 Karlovac</item>
    </izvorni_sadrzaj>
    <derivirana_varijabla naziv="DomainObject.Predmet.StrankaListFormatedWithAdress_1">
      <item>Financijska agencija, UL.PAVLA VITEZOVIĆA 1, 47000 Karlovac</item>
    </derivirana_varijabla>
  </DomainObject.Predmet.StrankaListFormatedWithAdress>
  <DomainObject.Predmet.StrankaListFormatedWithAdressOIB>
    <izvorni_sadrzaj>
      <item>Financijska agencija, OIB 85821130368, UL.PAVLA VITEZOVIĆA 1, 47000 Karlovac</item>
    </izvorni_sadrzaj>
    <derivirana_varijabla naziv="DomainObject.Predmet.StrankaListFormatedWithAdressOIB_1">
      <item>Financijska agencija, OIB 85821130368, UL.PAVLA VITEZOVIĆA 1, 47000 Karlovac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DINO USLUGE jednostavno društvo s ograničenom odgovornošću za građenje i usluge</item>
    </izvorni_sadrzaj>
    <derivirana_varijabla naziv="DomainObject.Predmet.ProtuStrankaListFormated_1">
      <item>DINO USLUGE jednostavno društvo s ograničenom odgovornošću za građenje i usluge</item>
    </derivirana_varijabla>
  </DomainObject.Predmet.ProtuStrankaListFormated>
  <DomainObject.Predmet.ProtuStrankaListFormatedOIB>
    <izvorni_sadrzaj>
      <item>DINO USLUGE jednostavno društvo s ograničenom odgovornošću za građenje i usluge, OIB 97919444987</item>
    </izvorni_sadrzaj>
    <derivirana_varijabla naziv="DomainObject.Predmet.ProtuStrankaListFormatedOIB_1">
      <item>DINO USLUGE jednostavno društvo s ograničenom odgovornošću za građenje i usluge, OIB 97919444987</item>
    </derivirana_varijabla>
  </DomainObject.Predmet.ProtuStrankaListFormatedOIB>
  <DomainObject.Predmet.ProtuStrankaListFormatedWithAdress>
    <izvorni_sadrzaj>
      <item>DINO USLUGE jednostavno društvo s ograničenom odgovornošću za građenje i usluge, Park Dr. Franje Tuđmana 1, 47250 Duga Resa</item>
    </izvorni_sadrzaj>
    <derivirana_varijabla naziv="DomainObject.Predmet.ProtuStrankaListFormatedWithAdress_1">
      <item>DINO USLUGE jednostavno društvo s ograničenom odgovornošću za građenje i usluge, Park Dr. Franje Tuđmana 1, 47250 Duga Resa</item>
    </derivirana_varijabla>
  </DomainObject.Predmet.ProtuStrankaListFormatedWithAdress>
  <DomainObject.Predmet.ProtuStrankaListFormatedWithAdressOIB>
    <izvorni_sadrzaj>
      <item>DINO USLUGE jednostavno društvo s ograničenom odgovornošću za građenje i usluge, OIB 97919444987, Park Dr. Franje Tuđmana 1, 47250 Duga Resa</item>
    </izvorni_sadrzaj>
    <derivirana_varijabla naziv="DomainObject.Predmet.ProtuStrankaListFormatedWithAdressOIB_1">
      <item>DINO USLUGE jednostavno društvo s ograničenom odgovornošću za građenje i usluge, OIB 97919444987, Park Dr. Franje Tuđmana 1, 47250 Duga Resa</item>
    </derivirana_varijabla>
  </DomainObject.Predmet.ProtuStrankaListFormatedWithAdressOIB>
  <DomainObject.Predmet.ProtuStrankaListNazivFormated>
    <izvorni_sadrzaj>
      <item>DINO USLUGE jednostavno društvo s ograničenom odgovornošću za građenje i usluge</item>
    </izvorni_sadrzaj>
    <derivirana_varijabla naziv="DomainObject.Predmet.ProtuStrankaListNazivFormated_1">
      <item>DINO USLUGE jednostavno društvo s ograničenom odgovornošću za građenje i usluge</item>
    </derivirana_varijabla>
  </DomainObject.Predmet.ProtuStrankaListNazivFormated>
  <DomainObject.Predmet.ProtuStrankaListNazivFormatedOIB>
    <izvorni_sadrzaj>
      <item>DINO USLUGE jednostavno društvo s ograničenom odgovornošću za građenje i usluge, OIB 97919444987</item>
    </izvorni_sadrzaj>
    <derivirana_varijabla naziv="DomainObject.Predmet.ProtuStrankaListNazivFormatedOIB_1">
      <item>DINO USLUGE jednostavno društvo s ograničenom odgovornošću za građenje i usluge, OIB 97919444987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kolovoza 2020.</izvorni_sadrzaj>
    <derivirana_varijabla naziv="DomainObject.Datum_1">31. kolovoza 2020.</derivirana_varijabla>
  </DomainObject.Datum>
  <DomainObject.PoslovniBrojDokumenta>
    <izvorni_sadrzaj>St-926/2020-3</izvorni_sadrzaj>
    <derivirana_varijabla naziv="DomainObject.PoslovniBrojDokumenta_1">St-926/2020-3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DINO USLUGE jednostavno društvo s ograničenom odgovornošću za građenje i usluge</izvorni_sadrzaj>
    <derivirana_varijabla naziv="DomainObject.Predmet.ProtustrankaIDrugi_1">DINO USLUGE jednostavno društvo s ograničenom odgovornošću za građenje i usluge</derivirana_varijabla>
  </DomainObject.Predmet.ProtustrankaIDrugi>
  <DomainObject.Predmet.StrankaIDrugiAdressOIB>
    <izvorni_sadrzaj>Financijska agencija, OIB 85821130368, UL.PAVLA VITEZOVIĆA 1, 47000 Karlovac</izvorni_sadrzaj>
    <derivirana_varijabla naziv="DomainObject.Predmet.StrankaIDrugiAdressOIB_1">Financijska agencija, OIB 85821130368, UL.PAVLA VITEZOVIĆA 1, 47000 Karlovac</derivirana_varijabla>
  </DomainObject.Predmet.StrankaIDrugiAdressOIB>
  <DomainObject.Predmet.ProtustrankaIDrugiAdressOIB>
    <izvorni_sadrzaj>DINO USLUGE jednostavno društvo s ograničenom odgovornošću za građenje i usluge, OIB 97919444987, Park Dr. Franje Tuđmana 1, 47250 Duga Resa</izvorni_sadrzaj>
    <derivirana_varijabla naziv="DomainObject.Predmet.ProtustrankaIDrugiAdressOIB_1">DINO USLUGE jednostavno društvo s ograničenom odgovornošću za građenje i usluge, OIB 97919444987, Park Dr. Franje Tuđmana 1,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DINO USLUGE jednostavno društvo s ograničenom odgovornošću za građenje i usluge</item>
      <item>Financijska agencija</item>
    </izvorni_sadrzaj>
    <derivirana_varijabla naziv="DomainObject.Predmet.SudioniciListNaziv_1">
      <item>DINO USLUGE jednostavno društvo s ograničenom odgovornošću za građenje i usluge</item>
      <item>Financijska agencija</item>
    </derivirana_varijabla>
  </DomainObject.Predmet.SudioniciListNaziv>
  <DomainObject.Predmet.SudioniciListAdressOIB>
    <izvorni_sadrzaj>
      <item>DINO USLUGE jednostavno društvo s ograničenom odgovornošću za građenje i usluge, OIB 97919444987, Park Dr. Franje Tuđmana 1,47250 Duga Resa</item>
      <item>Financijska agencija, OIB 85821130368, UL.PAVLA VITEZOVIĆA 1,47000 Karlovac</item>
    </izvorni_sadrzaj>
    <derivirana_varijabla naziv="DomainObject.Predmet.SudioniciListAdressOIB_1">
      <item>DINO USLUGE jednostavno društvo s ograničenom odgovornošću za građenje i usluge, OIB 97919444987, Park Dr. Franje Tuđmana 1,47250 Duga Resa</item>
      <item>Financijska agencija, OIB 85821130368, UL.PAVLA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97919444987</item>
      <item>, OIB 85821130368</item>
    </izvorni_sadrzaj>
    <derivirana_varijabla naziv="DomainObject.Predmet.SudioniciListNazivOIB_1">
      <item>, OIB 97919444987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ožujka 2020.</izvorni_sadrzaj>
    <derivirana_varijabla naziv="DomainObject.Predmet.DatumPocetkaProcesa_1">24.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144</properties:Words>
  <properties:Characters>854</properties:Characters>
  <properties:Lines>48</properties:Lines>
  <properties:Paragraphs>27</properties:Paragraphs>
  <properties:TotalTime>438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2020-08-27T10:48:00Z</dcterms:created>
  <dc:creator>Katarina Milardović</dc:creator>
  <cp:lastModifiedBy>Helena Kastlinger</cp:lastModifiedBy>
  <cp:lastPrinted>2020-08-31T06:41:00Z</cp:lastPrinted>
  <dcterms:modified xmlns:xsi="http://www.w3.org/2001/XMLSchema-instance" xsi:type="dcterms:W3CDTF">2020-08-31T06:56:00Z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St-926/2020-3 / Odluka - Ustupljeno drugom sudu - čl. 11 Zakona o sudovima (dopis_delegacija_bjelovar__2020.docx)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